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1F5A1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RYSSHALL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14:paraId="04A8F9AC" w14:textId="0A29191A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Selston</w:t>
      </w:r>
      <w:r>
        <w:rPr>
          <w:rFonts w:ascii="Times New Roman" w:hAnsi="Times New Roman" w:cs="Times New Roman"/>
          <w:sz w:val="24"/>
          <w:szCs w:val="24"/>
        </w:rPr>
        <w:t>, Nottinghamshire.</w:t>
      </w:r>
    </w:p>
    <w:p w14:paraId="617EFE05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E3EB0B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BCEE0C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virtute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officii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gramStart"/>
      <w:r>
        <w:rPr>
          <w:rFonts w:ascii="Times New Roman" w:hAnsi="Times New Roman" w:cs="Times New Roman"/>
          <w:sz w:val="24"/>
          <w:szCs w:val="24"/>
        </w:rPr>
        <w:t>Nottingham</w:t>
      </w:r>
      <w:proofErr w:type="gramEnd"/>
    </w:p>
    <w:p w14:paraId="7C050F28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John Darcy(q.v.).</w:t>
      </w:r>
    </w:p>
    <w:p w14:paraId="692378B3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24-406)</w:t>
      </w:r>
    </w:p>
    <w:p w14:paraId="10DA5EF2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91D51" w14:textId="77777777" w:rsidR="00956BF8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667721" w14:textId="77777777" w:rsidR="00956BF8" w:rsidRPr="00DD229A" w:rsidRDefault="00956BF8" w:rsidP="00956B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28 March 2021</w:t>
      </w:r>
    </w:p>
    <w:p w14:paraId="15A4408F" w14:textId="56F50A7F" w:rsidR="00BA00AB" w:rsidRPr="00956BF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56B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A56DA" w14:textId="77777777" w:rsidR="00956BF8" w:rsidRDefault="00956BF8" w:rsidP="009139A6">
      <w:r>
        <w:separator/>
      </w:r>
    </w:p>
  </w:endnote>
  <w:endnote w:type="continuationSeparator" w:id="0">
    <w:p w14:paraId="419B82AA" w14:textId="77777777" w:rsidR="00956BF8" w:rsidRDefault="00956B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778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11B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A99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D6A91" w14:textId="77777777" w:rsidR="00956BF8" w:rsidRDefault="00956BF8" w:rsidP="009139A6">
      <w:r>
        <w:separator/>
      </w:r>
    </w:p>
  </w:footnote>
  <w:footnote w:type="continuationSeparator" w:id="0">
    <w:p w14:paraId="7364FB1D" w14:textId="77777777" w:rsidR="00956BF8" w:rsidRDefault="00956B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207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651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6A03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F8"/>
    <w:rsid w:val="000666E0"/>
    <w:rsid w:val="002510B7"/>
    <w:rsid w:val="005C130B"/>
    <w:rsid w:val="00826F5C"/>
    <w:rsid w:val="009139A6"/>
    <w:rsid w:val="009448BB"/>
    <w:rsid w:val="00956BF8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05C24"/>
  <w15:chartTrackingRefBased/>
  <w15:docId w15:val="{70465BA1-459D-4D81-84E6-5178F99A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2021-03-28T15:51:00Z</dcterms:created>
  <dcterms:modified xsi:type="dcterms:W3CDTF">2021-03-28T15:55:00Z</dcterms:modified>
</cp:coreProperties>
</file>